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11720">
        <w:rPr>
          <w:rFonts w:cs="Arial"/>
          <w:b/>
          <w:caps/>
          <w:sz w:val="28"/>
          <w:szCs w:val="28"/>
        </w:rPr>
        <w:t>105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1720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Comemorativa ao Dia do Gari, celebrado em 16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P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C11720">
        <w:rPr>
          <w:rFonts w:cs="Arial"/>
        </w:rPr>
        <w:t xml:space="preserve">uma </w:t>
      </w:r>
      <w:r w:rsidR="00C11720" w:rsidRPr="00C11720">
        <w:rPr>
          <w:rFonts w:cs="Arial"/>
        </w:rPr>
        <w:t>Moção Comemorativa ao Dia do Gari, celebrado em 16 de maio.</w:t>
      </w:r>
    </w:p>
    <w:p w:rsidR="003A77BE" w:rsidRDefault="00F57F8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 </w:t>
      </w:r>
      <w:r w:rsidR="002213FA"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C11720">
        <w:rPr>
          <w:rFonts w:cs="Arial"/>
        </w:rPr>
        <w:t xml:space="preserve"> 12 de maio de 2021.</w:t>
      </w:r>
    </w:p>
    <w:p w:rsidR="00C11720" w:rsidRDefault="00C1172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11720" w:rsidRDefault="00C1172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C11720" w:rsidRDefault="00C11720" w:rsidP="00C1172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C11720" w:rsidRDefault="00C11720" w:rsidP="00C11720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F10" w:rsidRDefault="00A40F10">
      <w:r>
        <w:separator/>
      </w:r>
    </w:p>
  </w:endnote>
  <w:endnote w:type="continuationSeparator" w:id="0">
    <w:p w:rsidR="00A40F10" w:rsidRDefault="00A4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F10" w:rsidRDefault="00A40F10">
      <w:r>
        <w:separator/>
      </w:r>
    </w:p>
  </w:footnote>
  <w:footnote w:type="continuationSeparator" w:id="0">
    <w:p w:rsidR="00A40F10" w:rsidRDefault="00A40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0F10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1720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16CC5-5440-473B-AEAA-03615027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2019-12-02T18:32:00Z</cp:lastPrinted>
  <dcterms:created xsi:type="dcterms:W3CDTF">2021-05-10T14:15:00Z</dcterms:created>
  <dcterms:modified xsi:type="dcterms:W3CDTF">2021-05-10T14:15:00Z</dcterms:modified>
</cp:coreProperties>
</file>